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00E" w:rsidRDefault="0076500E" w:rsidP="00841036">
      <w:pPr>
        <w:pStyle w:val="NormalWeb"/>
        <w:widowControl/>
        <w:wordWrap w:val="0"/>
        <w:spacing w:beforeAutospacing="0" w:afterAutospacing="0" w:line="440" w:lineRule="exact"/>
        <w:ind w:firstLineChars="200" w:firstLine="31680"/>
        <w:jc w:val="center"/>
        <w:rPr>
          <w:rFonts w:ascii="宋体" w:cs="宋体"/>
          <w:b/>
          <w:bCs/>
          <w:sz w:val="36"/>
          <w:szCs w:val="36"/>
          <w:shd w:val="clear" w:color="auto" w:fill="FFFFFF"/>
        </w:rPr>
      </w:pPr>
      <w:r>
        <w:rPr>
          <w:rFonts w:ascii="宋体" w:hAnsi="宋体" w:cs="宋体" w:hint="eastAsia"/>
          <w:b/>
          <w:bCs/>
          <w:sz w:val="36"/>
          <w:szCs w:val="36"/>
          <w:shd w:val="clear" w:color="auto" w:fill="FFFFFF"/>
        </w:rPr>
        <w:t>学</w:t>
      </w:r>
      <w:bookmarkStart w:id="0" w:name="_GoBack"/>
      <w:bookmarkEnd w:id="0"/>
      <w:r>
        <w:rPr>
          <w:rFonts w:ascii="宋体" w:hAnsi="宋体" w:cs="宋体" w:hint="eastAsia"/>
          <w:b/>
          <w:bCs/>
          <w:sz w:val="36"/>
          <w:szCs w:val="36"/>
          <w:shd w:val="clear" w:color="auto" w:fill="FFFFFF"/>
        </w:rPr>
        <w:t>以致用，贵在力行</w:t>
      </w:r>
    </w:p>
    <w:p w:rsidR="0076500E" w:rsidRPr="00841036" w:rsidRDefault="0076500E" w:rsidP="00841036">
      <w:pPr>
        <w:pStyle w:val="NormalWeb"/>
        <w:widowControl/>
        <w:wordWrap w:val="0"/>
        <w:spacing w:beforeAutospacing="0" w:afterAutospacing="0" w:line="440" w:lineRule="exact"/>
        <w:ind w:firstLineChars="200" w:firstLine="31680"/>
        <w:jc w:val="center"/>
        <w:rPr>
          <w:rFonts w:ascii="宋体" w:cs="宋体"/>
          <w:b/>
          <w:bCs/>
          <w:shd w:val="clear" w:color="auto" w:fill="FFFFFF"/>
        </w:rPr>
      </w:pPr>
      <w:r w:rsidRPr="00841036">
        <w:rPr>
          <w:rFonts w:ascii="宋体" w:hAnsi="宋体" w:cs="宋体" w:hint="eastAsia"/>
          <w:b/>
          <w:bCs/>
          <w:shd w:val="clear" w:color="auto" w:fill="FFFFFF"/>
        </w:rPr>
        <w:t>顾山中心幼儿园</w:t>
      </w:r>
      <w:r w:rsidRPr="00841036">
        <w:rPr>
          <w:rFonts w:ascii="宋体" w:hAnsi="宋体" w:cs="宋体"/>
          <w:b/>
          <w:bCs/>
          <w:shd w:val="clear" w:color="auto" w:fill="FFFFFF"/>
        </w:rPr>
        <w:t xml:space="preserve">  </w:t>
      </w:r>
      <w:r w:rsidRPr="00841036">
        <w:rPr>
          <w:rFonts w:ascii="宋体" w:hAnsi="宋体" w:cs="宋体" w:hint="eastAsia"/>
          <w:b/>
          <w:bCs/>
          <w:shd w:val="clear" w:color="auto" w:fill="FFFFFF"/>
        </w:rPr>
        <w:t>曹丹</w:t>
      </w:r>
    </w:p>
    <w:p w:rsidR="0076500E" w:rsidRDefault="0076500E" w:rsidP="00841036">
      <w:pPr>
        <w:pStyle w:val="NormalWeb"/>
        <w:widowControl/>
        <w:wordWrap w:val="0"/>
        <w:spacing w:beforeAutospacing="0" w:afterAutospacing="0" w:line="440" w:lineRule="exact"/>
        <w:ind w:firstLineChars="200" w:firstLine="31680"/>
        <w:jc w:val="both"/>
        <w:rPr>
          <w:rFonts w:ascii="宋体" w:cs="宋体"/>
          <w:shd w:val="clear" w:color="auto" w:fill="FFFFFF"/>
        </w:rPr>
      </w:pPr>
      <w:smartTag w:uri="urn:schemas-microsoft-com:office:smarttags" w:element="chsdate">
        <w:smartTagPr>
          <w:attr w:name="IsROCDate" w:val="False"/>
          <w:attr w:name="IsLunarDate" w:val="False"/>
          <w:attr w:name="Day" w:val="6"/>
          <w:attr w:name="Month" w:val="7"/>
          <w:attr w:name="Year" w:val="2015"/>
        </w:smartTagPr>
        <w:r>
          <w:rPr>
            <w:rFonts w:ascii="宋体" w:hAnsi="宋体" w:cs="宋体"/>
            <w:shd w:val="clear" w:color="auto" w:fill="FFFFFF"/>
          </w:rPr>
          <w:t>2015</w:t>
        </w:r>
        <w:r>
          <w:rPr>
            <w:rFonts w:ascii="宋体" w:hAnsi="宋体" w:cs="宋体" w:hint="eastAsia"/>
            <w:shd w:val="clear" w:color="auto" w:fill="FFFFFF"/>
          </w:rPr>
          <w:t>年</w:t>
        </w:r>
        <w:r>
          <w:rPr>
            <w:rFonts w:ascii="宋体" w:hAnsi="宋体" w:cs="宋体"/>
            <w:shd w:val="clear" w:color="auto" w:fill="FFFFFF"/>
          </w:rPr>
          <w:t>7</w:t>
        </w:r>
        <w:r>
          <w:rPr>
            <w:rFonts w:ascii="宋体" w:hAnsi="宋体" w:cs="宋体" w:hint="eastAsia"/>
            <w:shd w:val="clear" w:color="auto" w:fill="FFFFFF"/>
          </w:rPr>
          <w:t>月</w:t>
        </w:r>
        <w:r>
          <w:rPr>
            <w:rFonts w:ascii="宋体" w:hAnsi="宋体" w:cs="宋体"/>
            <w:shd w:val="clear" w:color="auto" w:fill="FFFFFF"/>
          </w:rPr>
          <w:t>6</w:t>
        </w:r>
        <w:r>
          <w:rPr>
            <w:rFonts w:ascii="宋体" w:hAnsi="宋体" w:cs="宋体" w:hint="eastAsia"/>
            <w:shd w:val="clear" w:color="auto" w:fill="FFFFFF"/>
          </w:rPr>
          <w:t>日</w:t>
        </w:r>
      </w:smartTag>
      <w:r>
        <w:rPr>
          <w:rFonts w:ascii="宋体" w:hAnsi="宋体" w:cs="宋体" w:hint="eastAsia"/>
          <w:shd w:val="clear" w:color="auto" w:fill="FFFFFF"/>
        </w:rPr>
        <w:t>，我有幸在祝塘中学参加了为期三天的《学习中华传统文化，做有情怀的教育者》培训，这是我第一次接触到传统文化，从此和传统文化结下了不解之缘。</w:t>
      </w:r>
      <w:smartTag w:uri="urn:schemas-microsoft-com:office:smarttags" w:element="chsdate">
        <w:smartTagPr>
          <w:attr w:name="IsROCDate" w:val="False"/>
          <w:attr w:name="IsLunarDate" w:val="False"/>
          <w:attr w:name="Day" w:val="21"/>
          <w:attr w:name="Month" w:val="7"/>
          <w:attr w:name="Year" w:val="2016"/>
        </w:smartTagPr>
        <w:r>
          <w:rPr>
            <w:rFonts w:ascii="宋体" w:hAnsi="宋体" w:cs="宋体"/>
            <w:shd w:val="clear" w:color="auto" w:fill="FFFFFF"/>
          </w:rPr>
          <w:t>7</w:t>
        </w:r>
        <w:r>
          <w:rPr>
            <w:rFonts w:ascii="宋体" w:hAnsi="宋体" w:cs="宋体" w:hint="eastAsia"/>
            <w:shd w:val="clear" w:color="auto" w:fill="FFFFFF"/>
          </w:rPr>
          <w:t>月</w:t>
        </w:r>
        <w:r>
          <w:rPr>
            <w:rFonts w:ascii="宋体" w:hAnsi="宋体" w:cs="宋体"/>
            <w:shd w:val="clear" w:color="auto" w:fill="FFFFFF"/>
          </w:rPr>
          <w:t>21</w:t>
        </w:r>
        <w:r>
          <w:rPr>
            <w:rFonts w:ascii="宋体" w:hAnsi="宋体" w:cs="宋体" w:hint="eastAsia"/>
            <w:shd w:val="clear" w:color="auto" w:fill="FFFFFF"/>
          </w:rPr>
          <w:t>日</w:t>
        </w:r>
      </w:smartTag>
      <w:r>
        <w:rPr>
          <w:rFonts w:ascii="宋体" w:hAnsi="宋体" w:cs="宋体" w:hint="eastAsia"/>
          <w:shd w:val="clear" w:color="auto" w:fill="FFFFFF"/>
        </w:rPr>
        <w:t>，我又参加了笑孝老师主持的《教育的智慧</w:t>
      </w:r>
      <w:r>
        <w:rPr>
          <w:rFonts w:ascii="宋体" w:hAnsi="宋体" w:cs="宋体"/>
          <w:shd w:val="clear" w:color="auto" w:fill="FFFFFF"/>
        </w:rPr>
        <w:t>——</w:t>
      </w:r>
      <w:r>
        <w:rPr>
          <w:rFonts w:ascii="宋体" w:hAnsi="宋体" w:cs="宋体" w:hint="eastAsia"/>
          <w:shd w:val="clear" w:color="auto" w:fill="FFFFFF"/>
        </w:rPr>
        <w:t>弟子规与幸福人生》的讲师班，让我对传统文化有了更深的理解。在这段时间的学习与培训中，感恩、感动、崇敬、赞叹交织在一起的感情，让我在聆听、感悟、震撼中尽情享受了巍巍中华五千年传统文化教育的盛宴。</w:t>
      </w:r>
    </w:p>
    <w:p w:rsidR="0076500E" w:rsidRDefault="0076500E" w:rsidP="00841036">
      <w:pPr>
        <w:pStyle w:val="NormalWeb"/>
        <w:widowControl/>
        <w:wordWrap w:val="0"/>
        <w:spacing w:beforeAutospacing="0" w:afterAutospacing="0" w:line="440" w:lineRule="exact"/>
        <w:ind w:firstLineChars="200" w:firstLine="31680"/>
        <w:jc w:val="both"/>
        <w:rPr>
          <w:rFonts w:ascii="宋体" w:cs="宋体"/>
          <w:shd w:val="clear" w:color="auto" w:fill="FFFFFF"/>
        </w:rPr>
      </w:pPr>
      <w:r>
        <w:rPr>
          <w:rFonts w:ascii="宋体" w:hAnsi="宋体" w:cs="宋体" w:hint="eastAsia"/>
          <w:shd w:val="clear" w:color="auto" w:fill="FFFFFF"/>
        </w:rPr>
        <w:t>在这期间，我们吟诵传统经典《弟子规》、《孝经》、《了凡四训》，在吟诵中体悟经典内涵；到本次培训班精选的讲座、报告，在聆听中感悟经典；再到晚上在互动交流中分享学习心得，在这为期一年半的学习中，我享受到了一生中最幸福的时光。因为在这里，我的心灵得到了一次彻底的洗涤，找到了开启幸福人生的钥匙，获得了可终身相伴的财富。感动之余，我还要感恩，感恩江科、感恩笑孝老师、感恩各位同仁，给了我这样一次拓展眼界、增长智慧的机会。通过此次中华传统文化的学习，我愿将收获与大家一起分享：</w:t>
      </w:r>
    </w:p>
    <w:p w:rsidR="0076500E" w:rsidRDefault="0076500E" w:rsidP="00841036">
      <w:pPr>
        <w:pStyle w:val="NormalWeb"/>
        <w:widowControl/>
        <w:wordWrap w:val="0"/>
        <w:spacing w:beforeAutospacing="0" w:afterAutospacing="0" w:line="440" w:lineRule="exact"/>
        <w:ind w:firstLineChars="200" w:firstLine="31680"/>
        <w:jc w:val="both"/>
        <w:rPr>
          <w:rFonts w:ascii="宋体" w:cs="宋体"/>
          <w:shd w:val="clear" w:color="auto" w:fill="FFFFFF"/>
        </w:rPr>
      </w:pPr>
      <w:r>
        <w:rPr>
          <w:rFonts w:ascii="宋体" w:hAnsi="宋体" w:cs="宋体" w:hint="eastAsia"/>
          <w:shd w:val="clear" w:color="auto" w:fill="FFFFFF"/>
        </w:rPr>
        <w:t>一是认识上的转变：在以前的学习和工作中接触国学方面的知识不广，只知道是儒家学问，认为学这些太过虚无缥缈，与自己的关系不大。然而，通过这段时间对《孝经》和《弟子规》的学习，我的认识有了新的转变。我认为，国学博大精深、历史悠久，几千年来一直是中国人安居乐业，安身立命之文化根基，也一直是中华文化的精神脊梁。中国之所以成为世界上唯一一个文化延绵五千年而没有中断的国家，正是因为有如此深厚的国学文化作为支柱，这种文化一直贯穿于我们每个人的成长历程。学习中国传统文化已成为当今热门的一个词儿，是人们对于传统文化的反思和正视。其概念广泛、内涵丰富、分类多样，把我们祖辈们的经历、体验、方法以及感悟都融入在这些文字中，为我们后人所一一品读，并领悟其中的奥妙他们把这些经典留给我们，是希望我们代代相传，修身、齐家、治国、平天下，真正做到学以致用。</w:t>
      </w:r>
    </w:p>
    <w:p w:rsidR="0076500E" w:rsidRDefault="0076500E" w:rsidP="00841036">
      <w:pPr>
        <w:pStyle w:val="NormalWeb"/>
        <w:widowControl/>
        <w:wordWrap w:val="0"/>
        <w:spacing w:beforeAutospacing="0" w:afterAutospacing="0" w:line="440" w:lineRule="exact"/>
        <w:ind w:firstLineChars="200" w:firstLine="31680"/>
        <w:jc w:val="both"/>
        <w:rPr>
          <w:rFonts w:ascii="宋体" w:cs="宋体"/>
          <w:shd w:val="clear" w:color="auto" w:fill="FFFFFF"/>
        </w:rPr>
      </w:pPr>
      <w:r>
        <w:rPr>
          <w:rFonts w:ascii="宋体" w:hAnsi="宋体" w:cs="宋体" w:hint="eastAsia"/>
          <w:shd w:val="clear" w:color="auto" w:fill="FFFFFF"/>
        </w:rPr>
        <w:t>二是心灵的震撼：这段时间，我们聆听了笑孝老师、顾文伟校长等专家的精彩讲座，观看了《最美孝心少年》、《最美乡村教师》、《大导演与老妈妈》等视频，我们还每天观看蔡礼旭老师的《细讲弟子规》的课程。各位专家老师的讲解让我领悟了集家训、家规于一体的《弟子规》的意义：它是中华民族的根，中华民族的魂，是打开幸福人生的金钥匙，不愧为人生的第一规，感动之余我的心灵受到了强烈的震撼，反思自我，认真对照圣贤的教诲，感觉自己的道德都归零了，只有输入新的血液，新的灵魂新的道德，才能完善自己的幸福人生。</w:t>
      </w:r>
    </w:p>
    <w:p w:rsidR="0076500E" w:rsidRDefault="0076500E" w:rsidP="00841036">
      <w:pPr>
        <w:pStyle w:val="NormalWeb"/>
        <w:widowControl/>
        <w:wordWrap w:val="0"/>
        <w:spacing w:beforeAutospacing="0" w:afterAutospacing="0" w:line="440" w:lineRule="exact"/>
        <w:ind w:firstLineChars="200" w:firstLine="31680"/>
        <w:jc w:val="both"/>
        <w:rPr>
          <w:rFonts w:ascii="宋体" w:cs="宋体"/>
          <w:shd w:val="clear" w:color="auto" w:fill="FFFFFF"/>
        </w:rPr>
      </w:pPr>
      <w:r>
        <w:rPr>
          <w:rFonts w:ascii="宋体" w:hAnsi="宋体" w:cs="宋体" w:hint="eastAsia"/>
          <w:shd w:val="clear" w:color="auto" w:fill="FFFFFF"/>
        </w:rPr>
        <w:t>三是努力的践行。前段时间，我也完成了家长学校讲座《改变自己，用心教育》，让自己从一个学习者成长为传播者，在与家长的互动学习中，更加沉淀自己，将中国传统文化传播给更多的人。</w:t>
      </w:r>
    </w:p>
    <w:p w:rsidR="0076500E" w:rsidRDefault="0076500E" w:rsidP="00841036">
      <w:pPr>
        <w:pStyle w:val="NormalWeb"/>
        <w:widowControl/>
        <w:wordWrap w:val="0"/>
        <w:spacing w:beforeAutospacing="0" w:afterAutospacing="0" w:line="440" w:lineRule="exact"/>
        <w:ind w:firstLineChars="200" w:firstLine="31680"/>
        <w:jc w:val="both"/>
        <w:rPr>
          <w:rFonts w:ascii="宋体" w:cs="宋体"/>
          <w:shd w:val="clear" w:color="auto" w:fill="FFFFFF"/>
        </w:rPr>
      </w:pPr>
      <w:r>
        <w:rPr>
          <w:rFonts w:ascii="宋体" w:hAnsi="宋体" w:cs="宋体" w:hint="eastAsia"/>
          <w:shd w:val="clear" w:color="auto" w:fill="FFFFFF"/>
        </w:rPr>
        <w:t>“弟子规，圣人训，首孝弟，次谨信，泛爱众，而亲仁，有余力，则学文”是《弟子规》的总纲领，只要我们认真去学习、去思考、去感悟，就会明白其中的许多道理。笑孝老师至诚至真地向我们传授了修身、齐家、教育、待人、处世之道，让我们充分地享受到了一场中华传统文化教育的盛宴，使我时时处于一种被激励和感动的状态，丰富多彩的上课内容和灵活多样的上课形式让我意犹未尽，兴趣盎然课堂上他们以幽默的谈笑拨动我们心弦，以智者的语言激发我们灵动思辩，字字句句直指我们的心灵讲座，不仅让我感受到了授课的老师深厚的中华传统文化底蕴和强烈的民族自豪感，更为我开启了一扇深入地了解、体会中华传统文化精髓的大门，在他们的讲话中既有深层的道理，又有具体的做法；既有生活的智慧，又有历史的教训；既有广博的知识，又有人生的理想，让我体会到了做人的意义和做人的乐趣。让我感受到了中国传统文化的魅力，静心沉思，老师们从无刻板的说教，更无哗众取宠的言语，有的只是一片真诚的心，字字句句无不是感同身受的善意，令我不能不为之动容，他们实实在在教我们从孝做起，从经典做起，从小做起，从我做起，践行《弟子规》，把孝、悌、忠、信、礼、义、廉、耻落实在日常生活的点点滴滴。“行有不得，反求诸己”，人能自省便会开悟，圣贤的教导让我豁然开朗、迷雾顿消；“学贵力行”，在今后的实际生活、工作当中，我要把所学到的圣贤的教诲变成自己的行为规范，内化为自己的德行，做为女儿、儿媳对父母，“孝”字为先，遵循孝道，时时感念父母的养育之恩；爱生如子，以宽容、平和、智慧去感化孩子；做好孩子的表率，我想只要心存善念胸怀仁慈，扎实工作，从我做起，从我心做起，以圣贤的标准要求自己，就一定能调动起工作的积极性，尽心尽力完成好传道、授业、解惑之重任。</w:t>
      </w:r>
    </w:p>
    <w:p w:rsidR="0076500E" w:rsidRDefault="0076500E" w:rsidP="00841036">
      <w:pPr>
        <w:pStyle w:val="NormalWeb"/>
        <w:widowControl/>
        <w:wordWrap w:val="0"/>
        <w:spacing w:beforeAutospacing="0" w:afterAutospacing="0" w:line="440" w:lineRule="exact"/>
        <w:ind w:firstLineChars="200" w:firstLine="31680"/>
        <w:jc w:val="both"/>
      </w:pPr>
      <w:r>
        <w:rPr>
          <w:rFonts w:ascii="宋体" w:hAnsi="宋体" w:cs="宋体" w:hint="eastAsia"/>
          <w:shd w:val="clear" w:color="auto" w:fill="FFFFFF"/>
        </w:rPr>
        <w:t>中国传统文化源远流长，博大精深，它是以宗法家庭为背景，以儒家伦理道德为核心的社会文化体系。它是我们的祖先传承下来的丰厚遗产，且长期处于世界领先的地位，我们都应以《弟子规》为准则规范自身的言行，让所有的人都体会到中国传统文化带给社会与家庭的和谐与幸福。</w:t>
      </w:r>
    </w:p>
    <w:p w:rsidR="0076500E" w:rsidRDefault="0076500E" w:rsidP="00C37A71">
      <w:pPr>
        <w:spacing w:line="440" w:lineRule="exact"/>
        <w:ind w:firstLineChars="200" w:firstLine="31680"/>
        <w:rPr>
          <w:sz w:val="24"/>
        </w:rPr>
      </w:pPr>
    </w:p>
    <w:sectPr w:rsidR="0076500E" w:rsidSect="003C5F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5F40"/>
    <w:rsid w:val="003C5F40"/>
    <w:rsid w:val="0076500E"/>
    <w:rsid w:val="00841036"/>
    <w:rsid w:val="00AF1200"/>
    <w:rsid w:val="00C37A71"/>
    <w:rsid w:val="0545435D"/>
    <w:rsid w:val="09C27AFC"/>
    <w:rsid w:val="0B477DA4"/>
    <w:rsid w:val="1ABF74AD"/>
    <w:rsid w:val="22AF514F"/>
    <w:rsid w:val="258A52C1"/>
    <w:rsid w:val="2DC804C3"/>
    <w:rsid w:val="681607F0"/>
    <w:rsid w:val="6B9B36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F40"/>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C5F40"/>
    <w:pPr>
      <w:spacing w:beforeAutospacing="1" w:afterAutospacing="1"/>
      <w:jc w:val="left"/>
    </w:pPr>
    <w:rPr>
      <w:kern w:val="0"/>
      <w:sz w:val="24"/>
    </w:rPr>
  </w:style>
  <w:style w:type="character" w:styleId="FollowedHyperlink">
    <w:name w:val="FollowedHyperlink"/>
    <w:basedOn w:val="DefaultParagraphFont"/>
    <w:uiPriority w:val="99"/>
    <w:rsid w:val="003C5F40"/>
    <w:rPr>
      <w:rFonts w:ascii="宋体" w:eastAsia="宋体" w:hAnsi="宋体" w:cs="宋体"/>
      <w:color w:val="333333"/>
      <w:sz w:val="18"/>
      <w:szCs w:val="18"/>
      <w:u w:val="none"/>
    </w:rPr>
  </w:style>
  <w:style w:type="character" w:styleId="Hyperlink">
    <w:name w:val="Hyperlink"/>
    <w:basedOn w:val="DefaultParagraphFont"/>
    <w:uiPriority w:val="99"/>
    <w:rsid w:val="003C5F40"/>
    <w:rPr>
      <w:rFonts w:ascii="宋体" w:eastAsia="宋体" w:hAnsi="宋体" w:cs="宋体"/>
      <w:color w:val="333333"/>
      <w:sz w:val="18"/>
      <w:szCs w:val="18"/>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299</Words>
  <Characters>1709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匿名用户</cp:lastModifiedBy>
  <cp:revision>2</cp:revision>
  <dcterms:created xsi:type="dcterms:W3CDTF">2014-10-29T12:08:00Z</dcterms:created>
  <dcterms:modified xsi:type="dcterms:W3CDTF">2016-12-30T07:08:00Z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